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3268E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83268ED" w14:textId="77777777" w:rsidTr="006E329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268EC" w14:textId="122EA1E7" w:rsidR="00C44B8B" w:rsidRPr="0052681C" w:rsidRDefault="00BF1894" w:rsidP="00A3482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202В</w:t>
            </w:r>
          </w:p>
        </w:tc>
      </w:tr>
      <w:tr w:rsidR="00C44B8B" w:rsidRPr="0052681C" w14:paraId="583268F0" w14:textId="77777777" w:rsidTr="006E329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268EF" w14:textId="4283C09A" w:rsidR="00C44B8B" w:rsidRPr="0052681C" w:rsidRDefault="00BF1894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bookmarkStart w:id="0" w:name="_GoBack"/>
            <w:bookmarkEnd w:id="0"/>
            <w:r w:rsidRPr="00BF1894">
              <w:rPr>
                <w:b/>
                <w:color w:val="000000" w:themeColor="text1"/>
                <w:sz w:val="26"/>
                <w:szCs w:val="26"/>
                <w:lang w:val="en-US"/>
              </w:rPr>
              <w:t>2377800</w:t>
            </w:r>
          </w:p>
        </w:tc>
      </w:tr>
    </w:tbl>
    <w:p w14:paraId="1211F492" w14:textId="77777777" w:rsidR="006E3296" w:rsidRDefault="006E3296" w:rsidP="006E3296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Заместитель главного инженера по эксплуатации филиала «Кировэнерго»  </w:t>
      </w:r>
    </w:p>
    <w:p w14:paraId="55E042C7" w14:textId="77777777" w:rsidR="006E3296" w:rsidRPr="00CF1FB0" w:rsidRDefault="006E3296" w:rsidP="006E3296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ПАО «МРСК Центра и Приволжья»</w:t>
      </w:r>
    </w:p>
    <w:p w14:paraId="176EBFE9" w14:textId="77777777" w:rsidR="006E3296" w:rsidRPr="00CF1FB0" w:rsidRDefault="006E3296" w:rsidP="006E3296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 </w:t>
      </w:r>
      <w:r>
        <w:rPr>
          <w:sz w:val="26"/>
          <w:szCs w:val="26"/>
        </w:rPr>
        <w:t>Ичетовкин А.В.</w:t>
      </w:r>
      <w:r w:rsidRPr="00CF1FB0">
        <w:rPr>
          <w:sz w:val="26"/>
          <w:szCs w:val="26"/>
        </w:rPr>
        <w:t xml:space="preserve"> </w:t>
      </w:r>
    </w:p>
    <w:p w14:paraId="0EC50B8A" w14:textId="77777777" w:rsidR="006E3296" w:rsidRPr="00CF1FB0" w:rsidRDefault="006E3296" w:rsidP="006E3296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“_____” ______________ 20_____ г.</w:t>
      </w:r>
    </w:p>
    <w:p w14:paraId="583268F6" w14:textId="77777777" w:rsidR="00C44B8B" w:rsidRPr="0052681C" w:rsidRDefault="00C44B8B" w:rsidP="00C44B8B"/>
    <w:p w14:paraId="583268F7" w14:textId="77777777" w:rsidR="00C44B8B" w:rsidRPr="0052681C" w:rsidRDefault="00C44B8B" w:rsidP="00C44B8B"/>
    <w:p w14:paraId="583268F8" w14:textId="77777777" w:rsidR="00C44B8B" w:rsidRPr="0052681C" w:rsidRDefault="00C44B8B" w:rsidP="00C44B8B"/>
    <w:p w14:paraId="583268F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83268FB" w14:textId="2205CCE6" w:rsidR="00612811" w:rsidRPr="00B5764B" w:rsidRDefault="004F6968" w:rsidP="00773399">
      <w:pPr>
        <w:ind w:firstLine="0"/>
        <w:jc w:val="center"/>
        <w:rPr>
          <w:sz w:val="24"/>
          <w:szCs w:val="24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5D4478" w:rsidRPr="005D4478">
        <w:rPr>
          <w:b/>
          <w:bCs/>
          <w:sz w:val="26"/>
          <w:szCs w:val="26"/>
        </w:rPr>
        <w:t xml:space="preserve">арматуры </w:t>
      </w:r>
      <w:proofErr w:type="gramStart"/>
      <w:r w:rsidR="005D4478" w:rsidRPr="005D4478">
        <w:rPr>
          <w:b/>
          <w:bCs/>
          <w:sz w:val="26"/>
          <w:szCs w:val="26"/>
        </w:rPr>
        <w:t>к</w:t>
      </w:r>
      <w:proofErr w:type="gramEnd"/>
      <w:r w:rsidR="005D4478" w:rsidRPr="005D4478">
        <w:rPr>
          <w:b/>
          <w:bCs/>
          <w:sz w:val="26"/>
          <w:szCs w:val="26"/>
        </w:rPr>
        <w:t xml:space="preserve"> СИП </w:t>
      </w:r>
      <w:r w:rsidR="00FA14B0">
        <w:rPr>
          <w:b/>
          <w:sz w:val="26"/>
          <w:szCs w:val="26"/>
        </w:rPr>
        <w:t>(</w:t>
      </w:r>
      <w:r w:rsidR="003C062C" w:rsidRPr="00C12BC9">
        <w:rPr>
          <w:b/>
          <w:sz w:val="26"/>
          <w:szCs w:val="26"/>
        </w:rPr>
        <w:t xml:space="preserve">Наконечник изолированный </w:t>
      </w:r>
      <w:r w:rsidR="003C062C" w:rsidRPr="003C062C">
        <w:rPr>
          <w:b/>
          <w:sz w:val="26"/>
          <w:szCs w:val="26"/>
          <w:lang w:val="en-US"/>
        </w:rPr>
        <w:t>CPTA</w:t>
      </w:r>
      <w:r w:rsidR="003C062C" w:rsidRPr="00C12BC9">
        <w:rPr>
          <w:b/>
          <w:sz w:val="26"/>
          <w:szCs w:val="26"/>
        </w:rPr>
        <w:t xml:space="preserve"> </w:t>
      </w:r>
      <w:r w:rsidR="003C062C" w:rsidRPr="003C062C">
        <w:rPr>
          <w:b/>
          <w:sz w:val="26"/>
          <w:szCs w:val="26"/>
          <w:lang w:val="en-US"/>
        </w:rPr>
        <w:t>R</w:t>
      </w:r>
      <w:r w:rsidR="003C062C" w:rsidRPr="00C12BC9">
        <w:rPr>
          <w:b/>
          <w:sz w:val="26"/>
          <w:szCs w:val="26"/>
        </w:rPr>
        <w:t xml:space="preserve"> </w:t>
      </w:r>
      <w:r w:rsidR="006E3296">
        <w:rPr>
          <w:b/>
          <w:sz w:val="26"/>
          <w:szCs w:val="26"/>
        </w:rPr>
        <w:t>25</w:t>
      </w:r>
      <w:r w:rsidR="00FA14B0">
        <w:rPr>
          <w:b/>
          <w:sz w:val="26"/>
          <w:szCs w:val="26"/>
        </w:rPr>
        <w:t>)</w:t>
      </w:r>
      <w:r w:rsidR="00FF22A4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BF1894">
        <w:rPr>
          <w:b/>
          <w:sz w:val="26"/>
          <w:szCs w:val="26"/>
        </w:rPr>
        <w:t>202В</w:t>
      </w:r>
    </w:p>
    <w:p w14:paraId="583268FC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83268F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2121503A" w14:textId="77777777" w:rsidR="00187481" w:rsidRDefault="00187481" w:rsidP="001D509D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160F7CB7" w14:textId="77777777" w:rsidR="00187481" w:rsidRDefault="00187481" w:rsidP="001D509D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</w:p>
    <w:p w14:paraId="6B30426F" w14:textId="77777777" w:rsidR="00187481" w:rsidRDefault="00187481" w:rsidP="001D509D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5E6A0896" wp14:editId="24D83BF5">
            <wp:extent cx="3695700" cy="1857375"/>
            <wp:effectExtent l="0" t="0" r="0" b="9525"/>
            <wp:docPr id="4" name="Рисунок 4" descr="&amp;Ncy;&amp;acy;&amp;kcy;&amp;ocy;&amp;ncy;&amp;iecy;&amp;chcy;&amp;ncy;&amp;icy;&amp;kcy;&amp;icy; CPTA 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Ncy;&amp;acy;&amp;kcy;&amp;ocy;&amp;ncy;&amp;iecy;&amp;chcy;&amp;ncy;&amp;icy;&amp;kcy;&amp;icy; CPTA R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7180E1" w14:textId="77777777" w:rsidR="00187481" w:rsidRDefault="00187481" w:rsidP="00187481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Используется для соединения СИП с электрооборудованием. Соединение с СИП осуществляется прессованием с использованием шестигранных матриц.</w:t>
      </w:r>
    </w:p>
    <w:p w14:paraId="1680FB33" w14:textId="77777777" w:rsidR="00187481" w:rsidRDefault="00187481" w:rsidP="00187481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</w:p>
    <w:tbl>
      <w:tblPr>
        <w:tblW w:w="0" w:type="auto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690"/>
        <w:gridCol w:w="1537"/>
        <w:gridCol w:w="742"/>
        <w:gridCol w:w="755"/>
        <w:gridCol w:w="755"/>
        <w:gridCol w:w="1093"/>
        <w:gridCol w:w="1049"/>
      </w:tblGrid>
      <w:tr w:rsidR="00187481" w:rsidRPr="00C12BC9" w14:paraId="54BBD19B" w14:textId="77777777" w:rsidTr="00187481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14:paraId="1A06C76D" w14:textId="71876FC8" w:rsidR="00187481" w:rsidRPr="00C12BC9" w:rsidRDefault="00187481" w:rsidP="00C12BC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Наименовани</w:t>
            </w:r>
            <w:r w:rsidR="00EF65A1">
              <w:rPr>
                <w:bCs/>
                <w:sz w:val="24"/>
                <w:szCs w:val="24"/>
              </w:rPr>
              <w:t>е</w:t>
            </w:r>
          </w:p>
        </w:tc>
        <w:tc>
          <w:tcPr>
            <w:tcW w:w="0" w:type="auto"/>
            <w:vAlign w:val="center"/>
            <w:hideMark/>
          </w:tcPr>
          <w:p w14:paraId="111D6469" w14:textId="77777777" w:rsidR="00187481" w:rsidRPr="00C12BC9" w:rsidRDefault="00187481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 xml:space="preserve">Сечение, </w:t>
            </w:r>
            <w:proofErr w:type="gramStart"/>
            <w:r w:rsidRPr="00C12BC9">
              <w:rPr>
                <w:bCs/>
                <w:sz w:val="24"/>
                <w:szCs w:val="24"/>
              </w:rPr>
              <w:t>мм</w:t>
            </w:r>
            <w:proofErr w:type="gramEnd"/>
            <w:r w:rsidRPr="00C12BC9">
              <w:rPr>
                <w:bCs/>
                <w:sz w:val="24"/>
                <w:szCs w:val="24"/>
              </w:rPr>
              <w:t>²</w:t>
            </w:r>
          </w:p>
        </w:tc>
        <w:tc>
          <w:tcPr>
            <w:tcW w:w="0" w:type="auto"/>
            <w:vAlign w:val="center"/>
            <w:hideMark/>
          </w:tcPr>
          <w:p w14:paraId="2FA1D262" w14:textId="77777777" w:rsidR="00187481" w:rsidRPr="00C12BC9" w:rsidRDefault="00187481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P, мм</w:t>
            </w:r>
          </w:p>
        </w:tc>
        <w:tc>
          <w:tcPr>
            <w:tcW w:w="0" w:type="auto"/>
            <w:vAlign w:val="center"/>
            <w:hideMark/>
          </w:tcPr>
          <w:p w14:paraId="6E10C2F4" w14:textId="77777777" w:rsidR="00187481" w:rsidRPr="00C12BC9" w:rsidRDefault="00187481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Т, мм</w:t>
            </w:r>
          </w:p>
        </w:tc>
        <w:tc>
          <w:tcPr>
            <w:tcW w:w="0" w:type="auto"/>
            <w:vAlign w:val="center"/>
            <w:hideMark/>
          </w:tcPr>
          <w:p w14:paraId="1414042D" w14:textId="77777777" w:rsidR="00187481" w:rsidRPr="00C12BC9" w:rsidRDefault="00187481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L, мм</w:t>
            </w:r>
          </w:p>
        </w:tc>
        <w:tc>
          <w:tcPr>
            <w:tcW w:w="0" w:type="auto"/>
            <w:vAlign w:val="center"/>
            <w:hideMark/>
          </w:tcPr>
          <w:p w14:paraId="5EF0FDCD" w14:textId="77777777" w:rsidR="00187481" w:rsidRPr="00C12BC9" w:rsidRDefault="00187481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Матрица</w:t>
            </w:r>
          </w:p>
        </w:tc>
        <w:tc>
          <w:tcPr>
            <w:tcW w:w="0" w:type="auto"/>
            <w:vAlign w:val="center"/>
            <w:hideMark/>
          </w:tcPr>
          <w:p w14:paraId="5E4577F0" w14:textId="77777777" w:rsidR="00187481" w:rsidRPr="00C12BC9" w:rsidRDefault="00187481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 xml:space="preserve">Масса, </w:t>
            </w:r>
            <w:proofErr w:type="gramStart"/>
            <w:r w:rsidRPr="00C12BC9">
              <w:rPr>
                <w:bCs/>
                <w:sz w:val="24"/>
                <w:szCs w:val="24"/>
              </w:rPr>
              <w:t>г</w:t>
            </w:r>
            <w:proofErr w:type="gramEnd"/>
          </w:p>
        </w:tc>
      </w:tr>
      <w:tr w:rsidR="00187481" w:rsidRPr="00C12BC9" w14:paraId="417C49FA" w14:textId="77777777" w:rsidTr="00187481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14:paraId="44650B0A" w14:textId="31B2D004" w:rsidR="00187481" w:rsidRPr="00C12BC9" w:rsidRDefault="00187481" w:rsidP="006E3296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  <w:t xml:space="preserve">CPTA R </w:t>
            </w:r>
            <w:r w:rsidR="006E3296">
              <w:rPr>
                <w:sz w:val="24"/>
                <w:szCs w:val="24"/>
              </w:rPr>
              <w:t>25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73654F67" w14:textId="66DA3C76" w:rsidR="00187481" w:rsidRPr="003B1F93" w:rsidRDefault="003B1F93" w:rsidP="003B1F9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14:paraId="55A907BE" w14:textId="77777777" w:rsidR="00187481" w:rsidRDefault="00187481" w:rsidP="00C12BC9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10A41B48" w14:textId="3E441A12" w:rsidR="00187481" w:rsidRPr="00C12BC9" w:rsidRDefault="00187481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t xml:space="preserve">22 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02B74C30" w14:textId="6312985D" w:rsidR="00187481" w:rsidRPr="00C12BC9" w:rsidRDefault="00187481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  <w:t xml:space="preserve">13 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4CF2754D" w14:textId="24AF2BEA" w:rsidR="00187481" w:rsidRPr="00C12BC9" w:rsidRDefault="003B1F93" w:rsidP="00C12BC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  <w:t>98</w:t>
            </w:r>
            <w:r w:rsidR="00187481" w:rsidRPr="00C12BC9">
              <w:rPr>
                <w:sz w:val="24"/>
                <w:szCs w:val="24"/>
              </w:rPr>
              <w:t xml:space="preserve"> </w:t>
            </w:r>
            <w:r w:rsidR="00187481"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0C8AD6BB" w14:textId="65898306" w:rsidR="00187481" w:rsidRPr="00C12BC9" w:rsidRDefault="00187481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  <w:t xml:space="preserve">E173 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455C808D" w14:textId="4AC1DC39" w:rsidR="00187481" w:rsidRPr="00C12BC9" w:rsidRDefault="00187481" w:rsidP="003B1F93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</w:r>
            <w:r w:rsidR="003B1F93">
              <w:rPr>
                <w:sz w:val="24"/>
                <w:szCs w:val="24"/>
                <w:lang w:val="en-US"/>
              </w:rPr>
              <w:t>53</w:t>
            </w:r>
            <w:r w:rsidRPr="00C12BC9">
              <w:rPr>
                <w:sz w:val="24"/>
                <w:szCs w:val="24"/>
              </w:rPr>
              <w:br/>
            </w:r>
          </w:p>
        </w:tc>
      </w:tr>
    </w:tbl>
    <w:p w14:paraId="7FB20F3E" w14:textId="77777777" w:rsidR="00A34829" w:rsidRDefault="00A34829" w:rsidP="009B000F">
      <w:pPr>
        <w:tabs>
          <w:tab w:val="left" w:pos="709"/>
        </w:tabs>
        <w:spacing w:line="276" w:lineRule="auto"/>
        <w:ind w:firstLine="0"/>
        <w:jc w:val="center"/>
        <w:rPr>
          <w:noProof/>
          <w:sz w:val="24"/>
          <w:szCs w:val="24"/>
          <w:lang w:val="en-US"/>
        </w:rPr>
      </w:pPr>
    </w:p>
    <w:p w14:paraId="6CFFAEF7" w14:textId="77777777" w:rsidR="00A34829" w:rsidRDefault="00A34829" w:rsidP="009B000F">
      <w:pPr>
        <w:tabs>
          <w:tab w:val="left" w:pos="709"/>
        </w:tabs>
        <w:spacing w:line="276" w:lineRule="auto"/>
        <w:ind w:firstLine="0"/>
        <w:jc w:val="center"/>
        <w:rPr>
          <w:noProof/>
          <w:sz w:val="24"/>
          <w:szCs w:val="24"/>
          <w:lang w:val="en-US"/>
        </w:rPr>
      </w:pPr>
    </w:p>
    <w:p w14:paraId="4FBA2558" w14:textId="77777777" w:rsidR="00C16FD7" w:rsidRDefault="00C16FD7" w:rsidP="00C16FD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Общие требования.</w:t>
      </w:r>
    </w:p>
    <w:p w14:paraId="33379329" w14:textId="77777777" w:rsidR="00C16FD7" w:rsidRDefault="00C16FD7" w:rsidP="00C16FD7">
      <w:pPr>
        <w:pStyle w:val="ad"/>
        <w:numPr>
          <w:ilvl w:val="1"/>
          <w:numId w:val="1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76155ED6" w14:textId="77777777" w:rsidR="00C16FD7" w:rsidRDefault="00C16FD7" w:rsidP="00C16FD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CE43ADE" w14:textId="77777777" w:rsidR="00C16FD7" w:rsidRDefault="00C16FD7" w:rsidP="00C16FD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AB32BB1" w14:textId="77777777" w:rsidR="00C16FD7" w:rsidRDefault="00C16FD7" w:rsidP="00C16FD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6A0055C" w14:textId="77777777" w:rsidR="00C16FD7" w:rsidRDefault="00C16FD7" w:rsidP="00C16FD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53FA6F04" w14:textId="77777777" w:rsidR="00C16FD7" w:rsidRDefault="00C16FD7" w:rsidP="00C16FD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981C910" w14:textId="1558116A" w:rsidR="00C16FD7" w:rsidRDefault="00C16FD7" w:rsidP="00C16FD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, впервые поставляемая заводом - изготовителем для нужд </w:t>
      </w:r>
      <w:r w:rsidR="00EF65A1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</w:t>
      </w:r>
      <w:r w:rsidR="003B1F93" w:rsidRPr="003B1F93">
        <w:rPr>
          <w:sz w:val="24"/>
          <w:szCs w:val="24"/>
        </w:rPr>
        <w:t xml:space="preserve"> </w:t>
      </w:r>
      <w:r w:rsidR="003B1F93">
        <w:rPr>
          <w:sz w:val="24"/>
          <w:szCs w:val="24"/>
        </w:rPr>
        <w:t>и Приволжья</w:t>
      </w:r>
      <w:r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30B5823" w14:textId="104A5C49" w:rsidR="00C16FD7" w:rsidRDefault="00C16FD7" w:rsidP="00C16FD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F65A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540EAB7" w14:textId="482168A1" w:rsidR="00C16FD7" w:rsidRDefault="00C16FD7" w:rsidP="00C16FD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EF65A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6794A92" w14:textId="77777777" w:rsidR="00C16FD7" w:rsidRDefault="00C16FD7" w:rsidP="00C16FD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462E7F95" w14:textId="77777777" w:rsidR="00C16FD7" w:rsidRDefault="00C16FD7" w:rsidP="00C16FD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00E147FB" w14:textId="26F51FC6" w:rsidR="00C16FD7" w:rsidRDefault="00C16FD7" w:rsidP="00C16FD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Участник закупочных процедур на право заключения договора на поставку арматуры к СИП для нужд </w:t>
      </w:r>
      <w:r w:rsidR="00EF65A1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</w:t>
      </w:r>
      <w:r w:rsidR="003B1F93" w:rsidRPr="003B1F93">
        <w:rPr>
          <w:sz w:val="24"/>
          <w:szCs w:val="24"/>
        </w:rPr>
        <w:t xml:space="preserve"> </w:t>
      </w:r>
      <w:r w:rsidR="003B1F93">
        <w:rPr>
          <w:sz w:val="24"/>
          <w:szCs w:val="24"/>
        </w:rPr>
        <w:t>и Приволжья</w:t>
      </w:r>
      <w:r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D931B49" w14:textId="77777777" w:rsidR="00C16FD7" w:rsidRDefault="00C16FD7" w:rsidP="00C16FD7">
      <w:pPr>
        <w:pStyle w:val="ad"/>
        <w:numPr>
          <w:ilvl w:val="1"/>
          <w:numId w:val="15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6F8A94B6" w14:textId="364D418B" w:rsidR="00C16FD7" w:rsidRDefault="00C16FD7" w:rsidP="00C16FD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87481" w:rsidRPr="00DE1E02">
        <w:rPr>
          <w:sz w:val="24"/>
          <w:szCs w:val="24"/>
        </w:rPr>
        <w:t>ГОСТ 13276 – 79 «Арматура линейная. Общие технические условия»</w:t>
      </w:r>
      <w:r>
        <w:rPr>
          <w:sz w:val="24"/>
          <w:szCs w:val="24"/>
        </w:rPr>
        <w:t>;</w:t>
      </w:r>
    </w:p>
    <w:p w14:paraId="19831749" w14:textId="77777777" w:rsidR="00EF65A1" w:rsidRPr="004F2F52" w:rsidRDefault="00EF65A1" w:rsidP="00EF65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ГОСТ </w:t>
      </w:r>
      <w:proofErr w:type="gramStart"/>
      <w:r w:rsidRPr="004F2F52">
        <w:rPr>
          <w:sz w:val="24"/>
          <w:szCs w:val="24"/>
        </w:rPr>
        <w:t>Р</w:t>
      </w:r>
      <w:proofErr w:type="gramEnd"/>
      <w:r w:rsidRPr="004F2F52">
        <w:rPr>
          <w:sz w:val="24"/>
          <w:szCs w:val="24"/>
        </w:rPr>
        <w:t xml:space="preserve">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55211C24" w14:textId="77777777" w:rsidR="00EF65A1" w:rsidRPr="004F2F52" w:rsidRDefault="00EF65A1" w:rsidP="00EF65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ГОСТ </w:t>
      </w:r>
      <w:proofErr w:type="gramStart"/>
      <w:r w:rsidRPr="004F2F52">
        <w:rPr>
          <w:sz w:val="24"/>
          <w:szCs w:val="24"/>
        </w:rPr>
        <w:t>Р</w:t>
      </w:r>
      <w:proofErr w:type="gramEnd"/>
      <w:r w:rsidRPr="004F2F52">
        <w:rPr>
          <w:sz w:val="24"/>
          <w:szCs w:val="24"/>
        </w:rPr>
        <w:t xml:space="preserve">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72417C00" w14:textId="77777777" w:rsidR="00EF65A1" w:rsidRPr="004F2F52" w:rsidRDefault="00EF65A1" w:rsidP="00EF65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553EED8E" w14:textId="77777777" w:rsidR="00EF65A1" w:rsidRPr="004F2F52" w:rsidRDefault="00EF65A1" w:rsidP="00EF65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A2C4D9B" w14:textId="77777777" w:rsidR="00EF65A1" w:rsidRPr="004F2F52" w:rsidRDefault="00EF65A1" w:rsidP="00EF65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0AA182A" w14:textId="77777777" w:rsidR="00EF65A1" w:rsidRPr="004F2F52" w:rsidRDefault="00EF65A1" w:rsidP="00EF65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03CBA388" w14:textId="586DC977" w:rsidR="00EF65A1" w:rsidRDefault="00EF65A1" w:rsidP="00EF65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4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32780394" w14:textId="77777777" w:rsidR="00C16FD7" w:rsidRDefault="00C16FD7" w:rsidP="00C16FD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412E092D" w14:textId="77777777" w:rsidR="00C16FD7" w:rsidRDefault="00C16FD7" w:rsidP="00C16FD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E22D6F8" w14:textId="77777777" w:rsidR="00C16FD7" w:rsidRDefault="00C16FD7" w:rsidP="00C16FD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99DB6D8" w14:textId="77777777" w:rsidR="00C16FD7" w:rsidRDefault="00C16FD7" w:rsidP="00C16FD7">
      <w:pPr>
        <w:pStyle w:val="ad"/>
        <w:numPr>
          <w:ilvl w:val="1"/>
          <w:numId w:val="1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727C52A2" w14:textId="77777777" w:rsidR="00C16FD7" w:rsidRDefault="00C16FD7" w:rsidP="00C16FD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2991-85, ГОСТ 23216-78, </w:t>
      </w:r>
      <w:r>
        <w:rPr>
          <w:color w:val="000000"/>
          <w:sz w:val="24"/>
          <w:szCs w:val="24"/>
        </w:rPr>
        <w:t>ГОСТ 14192-96</w:t>
      </w:r>
      <w:r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67B0CB6" w14:textId="77777777" w:rsidR="00C16FD7" w:rsidRDefault="00C16FD7" w:rsidP="00C16FD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9A35F55" w14:textId="77777777" w:rsidR="00C16FD7" w:rsidRDefault="00C16FD7" w:rsidP="00C16FD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B8D2913" w14:textId="77777777" w:rsidR="00C16FD7" w:rsidRDefault="00C16FD7" w:rsidP="00C16FD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216DBF02" w14:textId="77777777" w:rsidR="00C16FD7" w:rsidRDefault="00C16FD7" w:rsidP="00C16FD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 xml:space="preserve">». </w:t>
      </w:r>
    </w:p>
    <w:p w14:paraId="0A456202" w14:textId="77777777" w:rsidR="00C16FD7" w:rsidRDefault="00C16FD7" w:rsidP="00C16FD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2CD95A2" w14:textId="77777777" w:rsidR="00C16FD7" w:rsidRDefault="00C16FD7" w:rsidP="00C16FD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43F23674" w14:textId="77777777" w:rsidR="00C16FD7" w:rsidRDefault="00C16FD7" w:rsidP="00C16FD7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</w:t>
      </w:r>
      <w:proofErr w:type="gramStart"/>
      <w:r>
        <w:rPr>
          <w:sz w:val="24"/>
          <w:szCs w:val="24"/>
        </w:rPr>
        <w:t>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</w:t>
      </w:r>
      <w:proofErr w:type="gramEnd"/>
      <w:r>
        <w:rPr>
          <w:sz w:val="24"/>
          <w:szCs w:val="24"/>
        </w:rPr>
        <w:t xml:space="preserve"> Гарантийный срок в этом случае продлевается соответственно на период устранения дефектов.</w:t>
      </w:r>
    </w:p>
    <w:p w14:paraId="3E1FC85F" w14:textId="77777777" w:rsidR="00C16FD7" w:rsidRDefault="00C16FD7" w:rsidP="00C16F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456C23F" w14:textId="77777777" w:rsidR="00C16FD7" w:rsidRDefault="00C16FD7" w:rsidP="00C16FD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F66CDA4" w14:textId="77777777" w:rsidR="00C16FD7" w:rsidRDefault="00C16FD7" w:rsidP="00C16FD7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55EBF5DA" w14:textId="77777777" w:rsidR="00C16FD7" w:rsidRDefault="00C16FD7" w:rsidP="00C16F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8438DFA" w14:textId="77777777" w:rsidR="00C16FD7" w:rsidRDefault="00C16FD7" w:rsidP="00C16FD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2AA8B3C" w14:textId="77777777" w:rsidR="00C16FD7" w:rsidRDefault="00C16FD7" w:rsidP="00C16FD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для каждой партии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должны входить документы: </w:t>
      </w:r>
    </w:p>
    <w:p w14:paraId="53AC475A" w14:textId="77777777" w:rsidR="00C16FD7" w:rsidRDefault="00C16FD7" w:rsidP="00C16FD7">
      <w:pPr>
        <w:pStyle w:val="ad"/>
        <w:numPr>
          <w:ilvl w:val="0"/>
          <w:numId w:val="1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33A1746" w14:textId="77777777" w:rsidR="00C16FD7" w:rsidRDefault="00C16FD7" w:rsidP="00C16FD7">
      <w:pPr>
        <w:pStyle w:val="ad"/>
        <w:numPr>
          <w:ilvl w:val="0"/>
          <w:numId w:val="1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69B8829" w14:textId="77777777" w:rsidR="00C16FD7" w:rsidRDefault="00C16FD7" w:rsidP="00C16FD7">
      <w:pPr>
        <w:pStyle w:val="ad"/>
        <w:numPr>
          <w:ilvl w:val="0"/>
          <w:numId w:val="16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СИП, на русском языке;</w:t>
      </w:r>
    </w:p>
    <w:p w14:paraId="07C35B6C" w14:textId="77777777" w:rsidR="00C16FD7" w:rsidRDefault="00C16FD7" w:rsidP="00C16FD7">
      <w:pPr>
        <w:pStyle w:val="ad"/>
        <w:numPr>
          <w:ilvl w:val="0"/>
          <w:numId w:val="16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6C96FF7F" w14:textId="77777777" w:rsidR="00C16FD7" w:rsidRDefault="00C16FD7" w:rsidP="00C16F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 по ГОСТ 18620-86 должна быть нанесена на видном месте и содержать следующие данные: </w:t>
      </w:r>
    </w:p>
    <w:p w14:paraId="77D48CFD" w14:textId="77777777" w:rsidR="00C16FD7" w:rsidRDefault="00C16FD7" w:rsidP="00C16FD7">
      <w:pPr>
        <w:pStyle w:val="ad"/>
        <w:numPr>
          <w:ilvl w:val="0"/>
          <w:numId w:val="1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обозначение типа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СИП;</w:t>
      </w:r>
    </w:p>
    <w:p w14:paraId="3031CECE" w14:textId="77777777" w:rsidR="00C16FD7" w:rsidRDefault="00C16FD7" w:rsidP="00C16FD7">
      <w:pPr>
        <w:pStyle w:val="ad"/>
        <w:numPr>
          <w:ilvl w:val="0"/>
          <w:numId w:val="1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товарный знак предприятия-изготовителя;</w:t>
      </w:r>
    </w:p>
    <w:p w14:paraId="01D78949" w14:textId="77777777" w:rsidR="00C16FD7" w:rsidRDefault="00C16FD7" w:rsidP="00C16FD7">
      <w:pPr>
        <w:pStyle w:val="ad"/>
        <w:numPr>
          <w:ilvl w:val="0"/>
          <w:numId w:val="1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год изготовления (две последние цифры). </w:t>
      </w:r>
    </w:p>
    <w:p w14:paraId="44BA5DD5" w14:textId="77777777" w:rsidR="00C16FD7" w:rsidRDefault="00C16FD7" w:rsidP="00C16FD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3CAE8395" w14:textId="77777777" w:rsidR="00C16FD7" w:rsidRDefault="00C16FD7" w:rsidP="00C16FD7">
      <w:pPr>
        <w:pStyle w:val="ad"/>
        <w:tabs>
          <w:tab w:val="left" w:pos="1560"/>
        </w:tabs>
        <w:ind w:left="0"/>
        <w:rPr>
          <w:sz w:val="24"/>
          <w:szCs w:val="24"/>
        </w:rPr>
      </w:pPr>
      <w:r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СИП. </w:t>
      </w:r>
    </w:p>
    <w:p w14:paraId="0DFAB563" w14:textId="77777777" w:rsidR="00C16FD7" w:rsidRDefault="00C16FD7" w:rsidP="00C16FD7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60D4AAA" w14:textId="77777777" w:rsidR="00C16FD7" w:rsidRDefault="00C16FD7" w:rsidP="00C16FD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26F64256" w14:textId="24D0BEE1" w:rsidR="00C16FD7" w:rsidRDefault="00C16FD7" w:rsidP="00C16FD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 входной контроль, осуществляемый представителями филиалов </w:t>
      </w:r>
      <w:r w:rsidR="00EF65A1">
        <w:rPr>
          <w:szCs w:val="24"/>
        </w:rPr>
        <w:t>ПАО</w:t>
      </w:r>
      <w:r>
        <w:rPr>
          <w:szCs w:val="24"/>
        </w:rPr>
        <w:t xml:space="preserve"> «МРСК Центра</w:t>
      </w:r>
      <w:r w:rsidR="003B1F93" w:rsidRPr="003B1F93">
        <w:rPr>
          <w:szCs w:val="24"/>
        </w:rPr>
        <w:t xml:space="preserve"> </w:t>
      </w:r>
      <w:r w:rsidR="003B1F93">
        <w:rPr>
          <w:szCs w:val="24"/>
        </w:rPr>
        <w:t>и Приволжья</w:t>
      </w:r>
      <w:r>
        <w:rPr>
          <w:szCs w:val="24"/>
        </w:rPr>
        <w:t>» и ответственными представителями Поставщика при получении их на склад.</w:t>
      </w:r>
    </w:p>
    <w:p w14:paraId="505BAA45" w14:textId="77777777" w:rsidR="00C16FD7" w:rsidRDefault="00C16FD7" w:rsidP="00C16FD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proofErr w:type="gramStart"/>
      <w:r>
        <w:rPr>
          <w:sz w:val="24"/>
          <w:szCs w:val="24"/>
        </w:rPr>
        <w:t>случае</w:t>
      </w:r>
      <w:proofErr w:type="gramEnd"/>
      <w:r>
        <w:rPr>
          <w:sz w:val="24"/>
          <w:szCs w:val="24"/>
        </w:rPr>
        <w:t xml:space="preserve"> выявления дефектов, в том числе и скрытых, Поставщик обязан за свой счет заменить поставленную продукцию.</w:t>
      </w:r>
    </w:p>
    <w:p w14:paraId="679FE86A" w14:textId="77777777" w:rsidR="00C16FD7" w:rsidRDefault="00C16FD7" w:rsidP="00C16FD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CA4120E" w14:textId="77777777" w:rsidR="00C16FD7" w:rsidRDefault="00C16FD7" w:rsidP="00C16FD7">
      <w:pPr>
        <w:rPr>
          <w:sz w:val="26"/>
          <w:szCs w:val="26"/>
        </w:rPr>
      </w:pPr>
    </w:p>
    <w:p w14:paraId="0F111E17" w14:textId="77777777" w:rsidR="003B1F93" w:rsidRDefault="003B1F93" w:rsidP="003B1F93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эксплуатации и </w:t>
      </w:r>
    </w:p>
    <w:p w14:paraId="1EBC05EA" w14:textId="77777777" w:rsidR="003B1F93" w:rsidRDefault="003B1F93" w:rsidP="003B1F93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развития систем учета </w:t>
      </w:r>
    </w:p>
    <w:p w14:paraId="2E3BA645" w14:textId="77777777" w:rsidR="003B1F93" w:rsidRDefault="003B1F93" w:rsidP="003B1F93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филиала «Кировэнерго» </w:t>
      </w:r>
    </w:p>
    <w:p w14:paraId="41666AC0" w14:textId="77777777" w:rsidR="003B1F93" w:rsidRDefault="003B1F93" w:rsidP="003B1F93">
      <w:pPr>
        <w:ind w:firstLine="0"/>
        <w:rPr>
          <w:sz w:val="26"/>
          <w:szCs w:val="26"/>
        </w:rPr>
      </w:pPr>
      <w:r>
        <w:rPr>
          <w:sz w:val="26"/>
          <w:szCs w:val="26"/>
        </w:rPr>
        <w:t>ПАО «МРСК Центра и Приволжья»                     __________________            Сухих А.В.</w:t>
      </w:r>
    </w:p>
    <w:p w14:paraId="111A1EBF" w14:textId="77777777" w:rsidR="003B1F93" w:rsidRDefault="003B1F93" w:rsidP="003B1F93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подпись                                </w:t>
      </w:r>
    </w:p>
    <w:p w14:paraId="06497B7C" w14:textId="77777777" w:rsidR="00C16FD7" w:rsidRDefault="00C16FD7" w:rsidP="00C16FD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F4A969F" w14:textId="77777777" w:rsidR="00C16FD7" w:rsidRDefault="00C16FD7" w:rsidP="00C16FD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B812AED" w14:textId="77777777" w:rsidR="00C16FD7" w:rsidRDefault="00C16FD7" w:rsidP="00C16FD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8326931" w14:textId="77777777" w:rsidR="008A5CA5" w:rsidRPr="00C16FD7" w:rsidRDefault="008A5CA5" w:rsidP="00C16FD7">
      <w:pPr>
        <w:tabs>
          <w:tab w:val="left" w:pos="993"/>
        </w:tabs>
        <w:spacing w:line="276" w:lineRule="auto"/>
        <w:ind w:firstLine="0"/>
        <w:rPr>
          <w:sz w:val="26"/>
          <w:szCs w:val="26"/>
        </w:rPr>
      </w:pPr>
    </w:p>
    <w:sectPr w:rsidR="008A5CA5" w:rsidRPr="00C16FD7" w:rsidSect="006A3C68">
      <w:headerReference w:type="even" r:id="rId15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F7E124" w14:textId="77777777" w:rsidR="007E7F02" w:rsidRDefault="007E7F02">
      <w:r>
        <w:separator/>
      </w:r>
    </w:p>
  </w:endnote>
  <w:endnote w:type="continuationSeparator" w:id="0">
    <w:p w14:paraId="080DA40F" w14:textId="77777777" w:rsidR="007E7F02" w:rsidRDefault="007E7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1EB18A" w14:textId="77777777" w:rsidR="007E7F02" w:rsidRDefault="007E7F02">
      <w:r>
        <w:separator/>
      </w:r>
    </w:p>
  </w:footnote>
  <w:footnote w:type="continuationSeparator" w:id="0">
    <w:p w14:paraId="495558F0" w14:textId="77777777" w:rsidR="007E7F02" w:rsidRDefault="007E7F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32693A" w14:textId="77777777" w:rsidR="00AD7048" w:rsidRDefault="0003359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832693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403" w:hanging="1440"/>
      </w:pPr>
    </w:lvl>
    <w:lvl w:ilvl="8">
      <w:start w:val="1"/>
      <w:numFmt w:val="decimal"/>
      <w:lvlText w:val="%1.%2.%3.%4.%5.%6.%7.%8.%9"/>
      <w:lvlJc w:val="left"/>
      <w:pPr>
        <w:ind w:left="7472" w:hanging="1800"/>
      </w:pPr>
    </w:lvl>
  </w:abstractNum>
  <w:abstractNum w:abstractNumId="7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8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495" w:hanging="360"/>
      </w:pPr>
    </w:lvl>
    <w:lvl w:ilvl="2">
      <w:start w:val="1"/>
      <w:numFmt w:val="decimal"/>
      <w:lvlText w:val="%1.%2.%3"/>
      <w:lvlJc w:val="left"/>
      <w:pPr>
        <w:ind w:left="2990" w:hanging="720"/>
      </w:pPr>
    </w:lvl>
    <w:lvl w:ilvl="3">
      <w:start w:val="1"/>
      <w:numFmt w:val="decimal"/>
      <w:lvlText w:val="%1.%2.%3.%4"/>
      <w:lvlJc w:val="left"/>
      <w:pPr>
        <w:ind w:left="4125" w:hanging="720"/>
      </w:pPr>
    </w:lvl>
    <w:lvl w:ilvl="4">
      <w:start w:val="1"/>
      <w:numFmt w:val="decimal"/>
      <w:lvlText w:val="%1.%2.%3.%4.%5"/>
      <w:lvlJc w:val="left"/>
      <w:pPr>
        <w:ind w:left="5620" w:hanging="1080"/>
      </w:pPr>
    </w:lvl>
    <w:lvl w:ilvl="5">
      <w:start w:val="1"/>
      <w:numFmt w:val="decimal"/>
      <w:lvlText w:val="%1.%2.%3.%4.%5.%6"/>
      <w:lvlJc w:val="left"/>
      <w:pPr>
        <w:ind w:left="6755" w:hanging="1080"/>
      </w:pPr>
    </w:lvl>
    <w:lvl w:ilvl="6">
      <w:start w:val="1"/>
      <w:numFmt w:val="decimal"/>
      <w:lvlText w:val="%1.%2.%3.%4.%5.%6.%7"/>
      <w:lvlJc w:val="left"/>
      <w:pPr>
        <w:ind w:left="8250" w:hanging="1440"/>
      </w:pPr>
    </w:lvl>
    <w:lvl w:ilvl="7">
      <w:start w:val="1"/>
      <w:numFmt w:val="decimal"/>
      <w:lvlText w:val="%1.%2.%3.%4.%5.%6.%7.%8"/>
      <w:lvlJc w:val="left"/>
      <w:pPr>
        <w:ind w:left="9385" w:hanging="1440"/>
      </w:pPr>
    </w:lvl>
    <w:lvl w:ilvl="8">
      <w:start w:val="1"/>
      <w:numFmt w:val="decimal"/>
      <w:lvlText w:val="%1.%2.%3.%4.%5.%6.%7.%8.%9"/>
      <w:lvlJc w:val="left"/>
      <w:pPr>
        <w:ind w:left="10880" w:hanging="1800"/>
      </w:pPr>
    </w:lvl>
  </w:abstractNum>
  <w:abstractNum w:abstractNumId="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4D7E6F4A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6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0F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0F9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59E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FF6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D4C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6FF5"/>
    <w:rsid w:val="00117DC6"/>
    <w:rsid w:val="00120F84"/>
    <w:rsid w:val="00121A1F"/>
    <w:rsid w:val="00122385"/>
    <w:rsid w:val="001230A7"/>
    <w:rsid w:val="001264CC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8748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6B9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5EF5"/>
    <w:rsid w:val="0039649E"/>
    <w:rsid w:val="003A2528"/>
    <w:rsid w:val="003A2F10"/>
    <w:rsid w:val="003A4892"/>
    <w:rsid w:val="003A7A79"/>
    <w:rsid w:val="003A7DDA"/>
    <w:rsid w:val="003B0588"/>
    <w:rsid w:val="003B0B7B"/>
    <w:rsid w:val="003B1F93"/>
    <w:rsid w:val="003B3F9A"/>
    <w:rsid w:val="003B40E9"/>
    <w:rsid w:val="003B48FE"/>
    <w:rsid w:val="003B57E2"/>
    <w:rsid w:val="003B590B"/>
    <w:rsid w:val="003B6EDD"/>
    <w:rsid w:val="003B7589"/>
    <w:rsid w:val="003C05B4"/>
    <w:rsid w:val="003C062C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7B6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38D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678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478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277"/>
    <w:rsid w:val="006109FF"/>
    <w:rsid w:val="00610D22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00C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3296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055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E7F02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373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4BF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00F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4829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01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45E0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64B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3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1894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2BC9"/>
    <w:rsid w:val="00C13668"/>
    <w:rsid w:val="00C13A83"/>
    <w:rsid w:val="00C142E2"/>
    <w:rsid w:val="00C14578"/>
    <w:rsid w:val="00C151CB"/>
    <w:rsid w:val="00C15F03"/>
    <w:rsid w:val="00C15F94"/>
    <w:rsid w:val="00C16173"/>
    <w:rsid w:val="00C16FD7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370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51B2"/>
    <w:rsid w:val="00C87569"/>
    <w:rsid w:val="00C876E5"/>
    <w:rsid w:val="00C900FB"/>
    <w:rsid w:val="00C9178E"/>
    <w:rsid w:val="00C9305C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C72B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5B2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14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71CA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7F3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5A1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4B0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4D76"/>
    <w:rsid w:val="00FE0188"/>
    <w:rsid w:val="00FE1EF2"/>
    <w:rsid w:val="00FE2964"/>
    <w:rsid w:val="00FE2CE8"/>
    <w:rsid w:val="00FE35CE"/>
    <w:rsid w:val="00FE3F0A"/>
    <w:rsid w:val="00FE45C1"/>
    <w:rsid w:val="00FF19D4"/>
    <w:rsid w:val="00FF22A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3268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5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94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AD2D7-1B55-4BD0-9EB3-017E866164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A739AD-B953-43CB-86B7-E85380B0FB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207277-0955-4839-B12E-8C8C8A62A28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86D887B4-2E22-4037-894D-9B62E75BF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13</TotalTime>
  <Pages>4</Pages>
  <Words>1263</Words>
  <Characters>7205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Шумилова Юлия Викторовна</cp:lastModifiedBy>
  <cp:revision>6</cp:revision>
  <cp:lastPrinted>2010-09-30T14:29:00Z</cp:lastPrinted>
  <dcterms:created xsi:type="dcterms:W3CDTF">2016-10-04T08:54:00Z</dcterms:created>
  <dcterms:modified xsi:type="dcterms:W3CDTF">2020-04-15T08:54:00Z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